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6F2" w:rsidRDefault="007016F2" w:rsidP="007016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ESTON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016F2" w:rsidRDefault="007016F2" w:rsidP="007016F2">
      <w:pPr>
        <w:rPr>
          <w:rFonts w:ascii="Times New Roman" w:hAnsi="Times New Roman" w:cs="Times New Roman"/>
        </w:rPr>
      </w:pPr>
    </w:p>
    <w:p w:rsidR="007016F2" w:rsidRDefault="007016F2" w:rsidP="007016F2">
      <w:pPr>
        <w:rPr>
          <w:rFonts w:ascii="Times New Roman" w:hAnsi="Times New Roman" w:cs="Times New Roman"/>
        </w:rPr>
      </w:pPr>
    </w:p>
    <w:p w:rsidR="007016F2" w:rsidRDefault="007016F2" w:rsidP="007016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Maleblank</w:t>
      </w:r>
      <w:proofErr w:type="spellEnd"/>
      <w:r>
        <w:rPr>
          <w:rFonts w:ascii="Times New Roman" w:hAnsi="Times New Roman" w:cs="Times New Roman"/>
        </w:rPr>
        <w:t xml:space="preserve"> of Chipping Barnet,</w:t>
      </w:r>
    </w:p>
    <w:p w:rsidR="007016F2" w:rsidRDefault="007016F2" w:rsidP="007016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Hertfordshire(q.v.) and William Knott of Baldock(q.v.).</w:t>
      </w:r>
    </w:p>
    <w:p w:rsidR="007016F2" w:rsidRDefault="007016F2" w:rsidP="007016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016F2" w:rsidRDefault="007016F2" w:rsidP="007016F2">
      <w:pPr>
        <w:rPr>
          <w:rFonts w:ascii="Times New Roman" w:hAnsi="Times New Roman" w:cs="Times New Roman"/>
        </w:rPr>
      </w:pPr>
    </w:p>
    <w:p w:rsidR="007016F2" w:rsidRDefault="007016F2" w:rsidP="007016F2">
      <w:pPr>
        <w:rPr>
          <w:rFonts w:ascii="Times New Roman" w:hAnsi="Times New Roman" w:cs="Times New Roman"/>
        </w:rPr>
      </w:pPr>
    </w:p>
    <w:p w:rsidR="007016F2" w:rsidRPr="00394AED" w:rsidRDefault="007016F2" w:rsidP="007016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7016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6F2" w:rsidRDefault="007016F2" w:rsidP="00E71FC3">
      <w:r>
        <w:separator/>
      </w:r>
    </w:p>
  </w:endnote>
  <w:endnote w:type="continuationSeparator" w:id="0">
    <w:p w:rsidR="007016F2" w:rsidRDefault="007016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6F2" w:rsidRDefault="007016F2" w:rsidP="00E71FC3">
      <w:r>
        <w:separator/>
      </w:r>
    </w:p>
  </w:footnote>
  <w:footnote w:type="continuationSeparator" w:id="0">
    <w:p w:rsidR="007016F2" w:rsidRDefault="007016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6F2"/>
    <w:rsid w:val="001A7C09"/>
    <w:rsid w:val="00577BD5"/>
    <w:rsid w:val="00656CBA"/>
    <w:rsid w:val="006A1F77"/>
    <w:rsid w:val="007016F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8862D8-2EAD-4EB0-A4D2-D0C02372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16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016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2017-10-08T19:14:00Z</dcterms:created>
  <dcterms:modified xsi:type="dcterms:W3CDTF">2017-10-08T19:14:00Z</dcterms:modified>
</cp:coreProperties>
</file>